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6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- Elektroarbeiten / Photovoltaikanlag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athaus Neubau - Elektroarbeiten / Photovoltaik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